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E239AE" w14:textId="77777777" w:rsidR="004620C1" w:rsidRPr="009500C1" w:rsidRDefault="004620C1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314F2B">
        <w:rPr>
          <w:rFonts w:ascii="Arial Narrow" w:hAnsi="Arial Narrow"/>
          <w:noProof/>
          <w:color w:val="FFFFFF" w:themeColor="background1"/>
          <w:sz w:val="2"/>
          <w:szCs w:val="2"/>
        </w:rPr>
        <w:t>2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314F2B">
        <w:rPr>
          <w:rFonts w:ascii="Arial Narrow" w:hAnsi="Arial Narrow"/>
          <w:noProof/>
          <w:color w:val="FFFFFF" w:themeColor="background1"/>
          <w:sz w:val="2"/>
          <w:szCs w:val="2"/>
        </w:rPr>
        <w:t>НА ПРОДАЖУ ЛЮБОГО ОБЪЕКТА НЕДВИЖИМОСТИ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4620C1" w:rsidRPr="004E0853" w14:paraId="61E83A01" w14:textId="77777777" w:rsidTr="00AB6FA2">
        <w:tc>
          <w:tcPr>
            <w:tcW w:w="10207" w:type="dxa"/>
            <w:vAlign w:val="center"/>
          </w:tcPr>
          <w:p w14:paraId="65CBA08D" w14:textId="77777777" w:rsidR="004620C1" w:rsidRPr="003A49C5" w:rsidRDefault="007230E5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4FDB20FB" w14:textId="77777777" w:rsidR="004620C1" w:rsidRPr="003A49C5" w:rsidRDefault="004620C1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248D1C45" w14:textId="1F58D9F8" w:rsidR="004620C1" w:rsidRPr="00FF7B95" w:rsidRDefault="004620C1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_____________________________________________________две тысячи </w:t>
            </w:r>
            <w:r w:rsidR="004A3811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0B5646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7051C5">
              <w:rPr>
                <w:rFonts w:ascii="Arial Narrow" w:hAnsi="Arial Narrow"/>
                <w:sz w:val="26"/>
                <w:szCs w:val="26"/>
              </w:rPr>
              <w:t>пятого</w:t>
            </w:r>
            <w:r w:rsidR="004A3811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548249CC" w14:textId="77777777" w:rsidR="004620C1" w:rsidRPr="00FF7B95" w:rsidRDefault="004620C1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Ч И С Л О   И   М Е С Я Ц </w:t>
            </w:r>
            <w:r w:rsidR="009631E3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 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 xml:space="preserve"> П Р О П И С Ь Ю)</w:t>
            </w:r>
          </w:p>
          <w:p w14:paraId="255602EF" w14:textId="77777777" w:rsidR="004620C1" w:rsidRPr="00FF7B95" w:rsidRDefault="004620C1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6FBB4CE9" w14:textId="77777777" w:rsidR="004620C1" w:rsidRPr="00FF7B95" w:rsidRDefault="004620C1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7230E5">
              <w:rPr>
                <w:rFonts w:ascii="Arial Narrow" w:hAnsi="Arial Narrow"/>
                <w:sz w:val="26"/>
                <w:szCs w:val="26"/>
              </w:rPr>
              <w:t xml:space="preserve"> 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 г.,</w:t>
            </w:r>
          </w:p>
          <w:p w14:paraId="7F82686C" w14:textId="77777777" w:rsidR="004620C1" w:rsidRPr="00FF7B95" w:rsidRDefault="004620C1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7230E5">
              <w:rPr>
                <w:rFonts w:ascii="Arial Narrow" w:hAnsi="Arial Narrow"/>
                <w:sz w:val="26"/>
                <w:szCs w:val="26"/>
              </w:rPr>
              <w:t>_________</w:t>
            </w: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48ECF916" w14:textId="77777777" w:rsidR="004620C1" w:rsidRPr="00FF7B95" w:rsidRDefault="007230E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4620C1" w:rsidRPr="00FF7B95">
              <w:rPr>
                <w:rFonts w:ascii="Arial Narrow" w:hAnsi="Arial Narrow"/>
                <w:sz w:val="26"/>
                <w:szCs w:val="26"/>
              </w:rPr>
              <w:t>:</w:t>
            </w:r>
            <w:r w:rsidR="009631E3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4620C1" w:rsidRPr="00FF7B95">
              <w:rPr>
                <w:rFonts w:ascii="Arial Narrow" w:hAnsi="Arial Narrow"/>
                <w:sz w:val="26"/>
                <w:szCs w:val="26"/>
              </w:rPr>
              <w:t>_____</w:t>
            </w:r>
            <w:r>
              <w:rPr>
                <w:rFonts w:ascii="Arial Narrow" w:hAnsi="Arial Narrow"/>
                <w:sz w:val="26"/>
                <w:szCs w:val="26"/>
              </w:rPr>
              <w:t>________________</w:t>
            </w:r>
            <w:r w:rsidR="004620C1"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</w:t>
            </w:r>
          </w:p>
          <w:p w14:paraId="461C9297" w14:textId="77777777" w:rsidR="004620C1" w:rsidRPr="00FF7B95" w:rsidRDefault="004620C1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51307D47" w14:textId="77777777" w:rsidR="004620C1" w:rsidRPr="00FF7B95" w:rsidRDefault="004620C1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4C42DF24" w14:textId="77777777" w:rsidR="004620C1" w:rsidRPr="00FF7B95" w:rsidRDefault="004620C1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_____________________________________________________________</w:t>
            </w:r>
          </w:p>
          <w:p w14:paraId="3C773375" w14:textId="77777777" w:rsidR="004620C1" w:rsidRPr="00FF7B95" w:rsidRDefault="004620C1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43FDDF01" w14:textId="77777777" w:rsidR="004620C1" w:rsidRPr="00FF7B95" w:rsidRDefault="004620C1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7D60F87C" w14:textId="77777777" w:rsidR="004620C1" w:rsidRPr="00FF7B95" w:rsidRDefault="004620C1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____</w:t>
            </w:r>
            <w:r w:rsidR="007230E5">
              <w:rPr>
                <w:rFonts w:ascii="Arial Narrow" w:hAnsi="Arial Narrow"/>
                <w:sz w:val="26"/>
                <w:szCs w:val="26"/>
              </w:rPr>
              <w:t>___</w:t>
            </w:r>
            <w:r>
              <w:rPr>
                <w:rFonts w:ascii="Arial Narrow" w:hAnsi="Arial Narrow"/>
                <w:sz w:val="26"/>
                <w:szCs w:val="26"/>
              </w:rPr>
              <w:t>___________________ г.,</w:t>
            </w:r>
          </w:p>
          <w:p w14:paraId="0C29A60F" w14:textId="77777777" w:rsidR="004620C1" w:rsidRPr="00FF7B95" w:rsidRDefault="004620C1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34D44E6A" w14:textId="77777777" w:rsidR="004620C1" w:rsidRPr="00FF7B95" w:rsidRDefault="007230E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4620C1" w:rsidRPr="00FF7B95">
              <w:rPr>
                <w:rFonts w:ascii="Arial Narrow" w:hAnsi="Arial Narrow"/>
                <w:sz w:val="26"/>
                <w:szCs w:val="26"/>
              </w:rPr>
              <w:t>:</w:t>
            </w:r>
            <w:r w:rsidR="009631E3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4620C1" w:rsidRPr="00FF7B95">
              <w:rPr>
                <w:rFonts w:ascii="Arial Narrow" w:hAnsi="Arial Narrow"/>
                <w:sz w:val="26"/>
                <w:szCs w:val="26"/>
              </w:rPr>
              <w:t>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________________</w:t>
            </w:r>
            <w:r w:rsidR="004620C1" w:rsidRPr="00FF7B95">
              <w:rPr>
                <w:rFonts w:ascii="Arial Narrow" w:hAnsi="Arial Narrow"/>
                <w:sz w:val="26"/>
                <w:szCs w:val="26"/>
              </w:rPr>
              <w:t>___________________________________</w:t>
            </w:r>
          </w:p>
          <w:p w14:paraId="4FD0FE7D" w14:textId="77777777" w:rsidR="004620C1" w:rsidRPr="00FF7B95" w:rsidRDefault="004620C1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1FBFF447" w14:textId="77777777" w:rsidR="004620C1" w:rsidRPr="00FF7B95" w:rsidRDefault="004620C1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220B0CBB" w14:textId="77777777" w:rsidR="004620C1" w:rsidRPr="00FF7B95" w:rsidRDefault="004620C1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_____________________</w:t>
            </w:r>
            <w:r w:rsidR="007230E5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</w:t>
            </w:r>
          </w:p>
          <w:p w14:paraId="1CF4199C" w14:textId="77777777" w:rsidR="004620C1" w:rsidRPr="00FF7B95" w:rsidRDefault="004620C1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, </w:t>
            </w:r>
          </w:p>
          <w:p w14:paraId="5B872793" w14:textId="77777777" w:rsidR="00432023" w:rsidRDefault="004620C1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продать за цену и на условиях по своему усмотрению принадлежащий мне на праве собственности объект недвижимости (квартиру, комнату, дом, незаконченный объект строительства и другие): </w:t>
            </w:r>
            <w:r w:rsidRPr="004620C1">
              <w:rPr>
                <w:rFonts w:ascii="Arial Narrow" w:hAnsi="Arial Narrow" w:cs="Times New Roman"/>
                <w:noProof/>
                <w:sz w:val="32"/>
              </w:rPr>
              <w:t>_________________</w:t>
            </w:r>
            <w:r w:rsidRPr="00314F2B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314F2B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4620C1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314F2B">
              <w:rPr>
                <w:rFonts w:ascii="Arial Narrow" w:hAnsi="Arial Narrow" w:cs="Times New Roman"/>
                <w:noProof/>
                <w:sz w:val="22"/>
              </w:rPr>
              <w:t xml:space="preserve"> , </w:t>
            </w:r>
            <w:r w:rsidRPr="00314F2B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находящийся по адресу: </w:t>
            </w:r>
            <w:r w:rsidRPr="004620C1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</w:t>
            </w:r>
            <w:r w:rsidRPr="00314F2B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314F2B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4620C1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314F2B">
              <w:rPr>
                <w:rFonts w:ascii="Arial Narrow" w:hAnsi="Arial Narrow" w:cs="Times New Roman"/>
                <w:noProof/>
                <w:sz w:val="22"/>
              </w:rPr>
              <w:t xml:space="preserve"> ,</w:t>
            </w:r>
          </w:p>
          <w:p w14:paraId="6B060B31" w14:textId="77777777" w:rsidR="004620C1" w:rsidRPr="007135E3" w:rsidRDefault="004620C1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CF21E8">
              <w:rPr>
                <w:rFonts w:ascii="Arial Narrow" w:hAnsi="Arial Narrow" w:cs="Times New Roman"/>
                <w:noProof/>
                <w:sz w:val="16"/>
                <w:szCs w:val="16"/>
              </w:rPr>
              <w:t xml:space="preserve"> </w:t>
            </w:r>
            <w:r w:rsidRPr="00CF21E8">
              <w:rPr>
                <w:rFonts w:ascii="Arial Narrow" w:hAnsi="Arial Narrow" w:cs="Times New Roman"/>
                <w:noProof/>
                <w:sz w:val="16"/>
                <w:szCs w:val="16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>быть моим представителем во всех соответствующих (региональных и территориальных) государственных и иных учреждениях и организациях, включая, но не ограничиваясь: в Управлении Федеральной службы государственной регистрации, кадастра и картографии (Росреестр), БТИ, нотариальных конторах, инспекциях Федеральной налоговой службы, жилищно-коммунальных и эксплуатационных организациях, ЕИРЦ, Многофункциональных центрах предоставления государственных услуг (МФЦ), ДЕЗ, РЭУ, ЖЭК, Управляющих компаниях, органах МВД России, органах опеки и попечительства, отделах ЗАГС, подавать заявления от моего имени, получать все необходимые справки, выписки, копии, решения, разрешения, экспликации, поэтажный план и другие документы, необходимые для заключения договора купли-продажи, вести переговоры, заключать предварительные договоры, заключать договоры задатка или аванса, получать задаток или аванс, заключать договор купли-продажи и передаточный акт, получать причитающиеся по договору деньги, в том числе путем расчета через депозитарий любого банка с правом иметь свободный доступ к банковскому сейфу (ячейке), вкладывать и изымать любые ценности и документы из сейфа (ячейки), с правом оплачивать договоры аренды сейфа (ячейки), с правом изменять договоры аренды сейфа (ячейки), расторгать договоры аренды сейфа (ячейки), заключать дополнительные соглашения к договорам аренды сейфа (ячейки); в случае необходимости зарегистрировать право собственности на вышеуказанный объект недвижимости, получать зарегистрированные документы, в том числе экземпляры договоров купли-продажи</w:t>
            </w:r>
            <w:r w:rsidR="005F6B43">
              <w:rPr>
                <w:rFonts w:ascii="Arial Narrow" w:hAnsi="Arial Narrow" w:cs="Times New Roman"/>
                <w:noProof/>
                <w:sz w:val="22"/>
              </w:rPr>
              <w:t>,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в Управлении Федеральной службы государственной регистрации, кадастра и картографии (Росреестр) с правом подавать заявления на приостановку или отказ от государственной регистрации, заявления о внесении изменений в записи ЕГРН, исправления технических ошибок, в случае необходимости вести дело по межеванию земельного участка, получать свидетельства о государственной регистрации права и иные правоустанавливающие документы, оплачивать тарифы, пошлины, налоги и сборы, давать согласие на обработку моих персональных данных в форме и порядке, предусмотренном действующим законодательством Российской Федерации, расписываться и совершать все действия, связанные с выполнением данных поручений.</w:t>
            </w:r>
          </w:p>
        </w:tc>
      </w:tr>
    </w:tbl>
    <w:p w14:paraId="25062516" w14:textId="77777777" w:rsidR="004620C1" w:rsidRPr="00AB6FA2" w:rsidRDefault="004620C1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4620C1" w14:paraId="3A248F16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77C985F8" w14:textId="77777777" w:rsidR="004620C1" w:rsidRPr="00FF7B95" w:rsidRDefault="004620C1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lastRenderedPageBreak/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________________________________________.</w:t>
            </w:r>
          </w:p>
          <w:p w14:paraId="09257827" w14:textId="77777777" w:rsidR="004620C1" w:rsidRPr="00FF7B95" w:rsidRDefault="004620C1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7D7F29C9" w14:textId="77777777" w:rsidR="004620C1" w:rsidRPr="00FF7B95" w:rsidRDefault="004620C1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1272F803" w14:textId="77777777" w:rsidR="004620C1" w:rsidRDefault="004620C1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5FA14575" w14:textId="77777777" w:rsidR="004620C1" w:rsidRDefault="004620C1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48F28673" w14:textId="77777777" w:rsidR="004620C1" w:rsidRPr="00FF7B95" w:rsidRDefault="004620C1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</w:t>
            </w:r>
            <w:r w:rsidR="005F6B43">
              <w:rPr>
                <w:rFonts w:ascii="Arial Narrow" w:hAnsi="Arial Narrow"/>
                <w:sz w:val="26"/>
                <w:szCs w:val="26"/>
              </w:rPr>
              <w:t>.</w:t>
            </w:r>
            <w:r w:rsidRPr="00FF7B95">
              <w:rPr>
                <w:rFonts w:ascii="Arial Narrow" w:hAnsi="Arial Narrow"/>
                <w:sz w:val="26"/>
                <w:szCs w:val="26"/>
              </w:rPr>
              <w:t>) ________________________________________________________________ _____________</w:t>
            </w:r>
          </w:p>
          <w:p w14:paraId="1B1CC7AA" w14:textId="77777777" w:rsidR="004620C1" w:rsidRPr="004F7E55" w:rsidRDefault="004620C1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27922007" w14:textId="77777777" w:rsidR="004620C1" w:rsidRDefault="004620C1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a7"/>
        <w:tblW w:w="1024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40"/>
      </w:tblGrid>
      <w:tr w:rsidR="004620C1" w14:paraId="5A7BA186" w14:textId="77777777" w:rsidTr="00E822EA">
        <w:trPr>
          <w:cantSplit/>
        </w:trPr>
        <w:tc>
          <w:tcPr>
            <w:tcW w:w="10240" w:type="dxa"/>
          </w:tcPr>
          <w:p w14:paraId="7ABB29BB" w14:textId="77777777" w:rsidR="00A96CEA" w:rsidRDefault="00A96CEA" w:rsidP="00A96CEA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Греческая Республика, город Афины</w:t>
            </w:r>
          </w:p>
          <w:p w14:paraId="793CDAB9" w14:textId="77777777" w:rsidR="00A96CEA" w:rsidRPr="00FF7B95" w:rsidRDefault="00A96CEA" w:rsidP="00A96CEA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2E9FEBB6" w14:textId="5D833B8B" w:rsidR="00A96CEA" w:rsidRPr="00FF7B95" w:rsidRDefault="00A96CEA" w:rsidP="00A96CEA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две тысячи </w:t>
            </w:r>
            <w:r>
              <w:rPr>
                <w:rFonts w:ascii="Arial Narrow" w:hAnsi="Arial Narrow"/>
                <w:sz w:val="26"/>
                <w:szCs w:val="26"/>
              </w:rPr>
              <w:t xml:space="preserve">двадцать </w:t>
            </w:r>
            <w:r w:rsidR="007051C5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48226C60" w14:textId="77777777" w:rsidR="00A96CEA" w:rsidRPr="008A2B60" w:rsidRDefault="00A96CEA" w:rsidP="00A96CEA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6BA46EBF" w14:textId="77777777" w:rsidR="00A96CEA" w:rsidRPr="00FF7B95" w:rsidRDefault="00A96CEA" w:rsidP="00A96CEA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Настоящая доверенность удостоверена мной,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C9DA62650AA444B89AC0ED26BF08EB38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Посольства Российской Федерации в Греческой Республике. </w:t>
            </w:r>
          </w:p>
          <w:p w14:paraId="1E39875B" w14:textId="77777777" w:rsidR="00A96CEA" w:rsidRDefault="00A96CEA" w:rsidP="00A96CEA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Содержание доверенности соответствует волеизъявлению </w:t>
            </w:r>
            <w:r>
              <w:rPr>
                <w:rFonts w:ascii="Arial Narrow" w:hAnsi="Arial Narrow"/>
                <w:sz w:val="26"/>
                <w:szCs w:val="26"/>
              </w:rPr>
              <w:t>заявителя.</w:t>
            </w:r>
          </w:p>
          <w:p w14:paraId="200A6C2D" w14:textId="77777777" w:rsidR="00A96CEA" w:rsidRDefault="00A96CEA" w:rsidP="00A96CEA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Доверенност</w:t>
            </w:r>
            <w:r>
              <w:rPr>
                <w:rFonts w:ascii="Arial Narrow" w:hAnsi="Arial Narrow"/>
                <w:sz w:val="26"/>
                <w:szCs w:val="26"/>
              </w:rPr>
              <w:t>ь подписана в моем присутствии.</w:t>
            </w:r>
          </w:p>
          <w:p w14:paraId="4AE4C414" w14:textId="77777777" w:rsidR="00A96CEA" w:rsidRDefault="00A96CEA" w:rsidP="00A96CEA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Личность </w:t>
            </w:r>
            <w:r>
              <w:rPr>
                <w:rFonts w:ascii="Arial Narrow" w:hAnsi="Arial Narrow"/>
                <w:sz w:val="26"/>
                <w:szCs w:val="26"/>
              </w:rPr>
              <w:t xml:space="preserve">заявителя установлена, </w:t>
            </w:r>
            <w:r w:rsidRPr="00FF7B95">
              <w:rPr>
                <w:rFonts w:ascii="Arial Narrow" w:hAnsi="Arial Narrow"/>
                <w:sz w:val="26"/>
                <w:szCs w:val="26"/>
              </w:rPr>
              <w:t>дееспособность проверена.</w:t>
            </w:r>
          </w:p>
          <w:p w14:paraId="454302EA" w14:textId="77777777" w:rsidR="00A96CEA" w:rsidRPr="005D5A2B" w:rsidRDefault="00A96CEA" w:rsidP="00A96CEA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36D3A812" w14:textId="77777777" w:rsidR="00A96CEA" w:rsidRDefault="00A96CEA" w:rsidP="00A96CEA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Зарегистрировано в реестре </w:t>
            </w:r>
            <w:r w:rsidRPr="00FF7B95">
              <w:rPr>
                <w:rFonts w:ascii="Arial Narrow" w:hAnsi="Arial Narrow"/>
                <w:sz w:val="26"/>
                <w:szCs w:val="26"/>
              </w:rPr>
              <w:t>№ _________</w:t>
            </w:r>
          </w:p>
          <w:p w14:paraId="70E384F1" w14:textId="77777777" w:rsidR="00A96CEA" w:rsidRPr="005D5A2B" w:rsidRDefault="00A96CEA" w:rsidP="00A96CEA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636FF98D" w14:textId="77777777" w:rsidR="00A96CEA" w:rsidRDefault="00A96CEA" w:rsidP="00A96CEA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59C5748E" w14:textId="77777777" w:rsidR="00A96CEA" w:rsidRPr="005D5A2B" w:rsidRDefault="00A96CEA" w:rsidP="00A96CEA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07155FBB" w14:textId="77777777" w:rsidR="00A96CEA" w:rsidRPr="008A2B60" w:rsidRDefault="00A96CEA" w:rsidP="00A96CEA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8A2B60"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5A062AE0" w14:textId="77777777" w:rsidR="00A96CEA" w:rsidRDefault="00A96CEA" w:rsidP="00A96CEA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027EEDF6" w14:textId="39A7B814" w:rsidR="004620C1" w:rsidRDefault="00A96CEA" w:rsidP="00A96CEA">
            <w:pPr>
              <w:spacing w:after="160" w:line="259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F7F79D83378A411EBC40728A53A96991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53F0837F" w14:textId="77777777" w:rsidR="004620C1" w:rsidRDefault="004620C1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4620C1" w:rsidSect="004620C1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B47EDF" w14:textId="77777777" w:rsidR="00DC6D69" w:rsidRDefault="00DC6D69" w:rsidP="00B72228">
      <w:pPr>
        <w:spacing w:line="240" w:lineRule="auto"/>
      </w:pPr>
      <w:r>
        <w:separator/>
      </w:r>
    </w:p>
  </w:endnote>
  <w:endnote w:type="continuationSeparator" w:id="0">
    <w:p w14:paraId="7AA9E5BC" w14:textId="77777777" w:rsidR="00DC6D69" w:rsidRDefault="00DC6D69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0D22C5" w14:textId="77777777" w:rsidR="00467143" w:rsidRPr="00DC0F73" w:rsidRDefault="00467143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="00DC0EFD" w:rsidRPr="00314F2B">
      <w:rPr>
        <w:rFonts w:ascii="Arial Narrow" w:hAnsi="Arial Narrow"/>
        <w:noProof/>
        <w:color w:val="000000" w:themeColor="text1"/>
        <w:sz w:val="16"/>
        <w:szCs w:val="16"/>
      </w:rPr>
      <w:t>НА ПРОДАЖУ ЛЮБОГО ОБЪЕКТА НЕДВИЖИМОСТИ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="00DC0EFD" w:rsidRPr="00314F2B">
      <w:rPr>
        <w:rFonts w:ascii="Arial Narrow" w:hAnsi="Arial Narrow"/>
        <w:noProof/>
        <w:color w:val="000000" w:themeColor="text1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F34A5C" w14:textId="77777777" w:rsidR="00DC6D69" w:rsidRDefault="00DC6D69" w:rsidP="00B72228">
      <w:pPr>
        <w:spacing w:line="240" w:lineRule="auto"/>
      </w:pPr>
      <w:r>
        <w:separator/>
      </w:r>
    </w:p>
  </w:footnote>
  <w:footnote w:type="continuationSeparator" w:id="0">
    <w:p w14:paraId="3A024B04" w14:textId="77777777" w:rsidR="00DC6D69" w:rsidRDefault="00DC6D69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7F8D5" w14:textId="77777777" w:rsidR="00467143" w:rsidRPr="00F02BF4" w:rsidRDefault="00467143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005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attachedTemplate r:id="rId1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D87"/>
    <w:rsid w:val="0004070C"/>
    <w:rsid w:val="000701B6"/>
    <w:rsid w:val="000707CF"/>
    <w:rsid w:val="00093CD1"/>
    <w:rsid w:val="000A1D29"/>
    <w:rsid w:val="000B5646"/>
    <w:rsid w:val="000B7242"/>
    <w:rsid w:val="000E34D7"/>
    <w:rsid w:val="0011586B"/>
    <w:rsid w:val="001368CD"/>
    <w:rsid w:val="00146180"/>
    <w:rsid w:val="0016338C"/>
    <w:rsid w:val="00164B43"/>
    <w:rsid w:val="00167D3D"/>
    <w:rsid w:val="001A427C"/>
    <w:rsid w:val="001C016A"/>
    <w:rsid w:val="001C65E1"/>
    <w:rsid w:val="001F7938"/>
    <w:rsid w:val="0022122D"/>
    <w:rsid w:val="0022189D"/>
    <w:rsid w:val="002519E3"/>
    <w:rsid w:val="00255849"/>
    <w:rsid w:val="002D1438"/>
    <w:rsid w:val="002E6262"/>
    <w:rsid w:val="00307AB7"/>
    <w:rsid w:val="00312D87"/>
    <w:rsid w:val="00316D6E"/>
    <w:rsid w:val="0032458A"/>
    <w:rsid w:val="003309CE"/>
    <w:rsid w:val="00334763"/>
    <w:rsid w:val="003403C2"/>
    <w:rsid w:val="00341897"/>
    <w:rsid w:val="00356AFC"/>
    <w:rsid w:val="0038430B"/>
    <w:rsid w:val="003A49C5"/>
    <w:rsid w:val="003A7F24"/>
    <w:rsid w:val="003C2445"/>
    <w:rsid w:val="003D3DCB"/>
    <w:rsid w:val="00432023"/>
    <w:rsid w:val="00461D32"/>
    <w:rsid w:val="004620C1"/>
    <w:rsid w:val="00467143"/>
    <w:rsid w:val="004A3811"/>
    <w:rsid w:val="004D3061"/>
    <w:rsid w:val="004E0853"/>
    <w:rsid w:val="004F0910"/>
    <w:rsid w:val="00535B34"/>
    <w:rsid w:val="00574833"/>
    <w:rsid w:val="005840EA"/>
    <w:rsid w:val="005B4B8C"/>
    <w:rsid w:val="005C54B7"/>
    <w:rsid w:val="005E103A"/>
    <w:rsid w:val="005F6B43"/>
    <w:rsid w:val="0063674D"/>
    <w:rsid w:val="0064066B"/>
    <w:rsid w:val="006450A9"/>
    <w:rsid w:val="006466F0"/>
    <w:rsid w:val="00666C3E"/>
    <w:rsid w:val="00672C59"/>
    <w:rsid w:val="006A6AEF"/>
    <w:rsid w:val="006B785F"/>
    <w:rsid w:val="006F021D"/>
    <w:rsid w:val="0070029B"/>
    <w:rsid w:val="007051C5"/>
    <w:rsid w:val="007053E8"/>
    <w:rsid w:val="00712185"/>
    <w:rsid w:val="007135E3"/>
    <w:rsid w:val="007230E5"/>
    <w:rsid w:val="00733A99"/>
    <w:rsid w:val="0074495B"/>
    <w:rsid w:val="007C6DE4"/>
    <w:rsid w:val="007E1671"/>
    <w:rsid w:val="007E1C84"/>
    <w:rsid w:val="007E47D6"/>
    <w:rsid w:val="0081645E"/>
    <w:rsid w:val="008A5A3A"/>
    <w:rsid w:val="00904B32"/>
    <w:rsid w:val="009071C7"/>
    <w:rsid w:val="00921C1D"/>
    <w:rsid w:val="009500C1"/>
    <w:rsid w:val="009631E3"/>
    <w:rsid w:val="00966DB7"/>
    <w:rsid w:val="00970F3E"/>
    <w:rsid w:val="00994107"/>
    <w:rsid w:val="009A7F35"/>
    <w:rsid w:val="009D02DC"/>
    <w:rsid w:val="00A0332E"/>
    <w:rsid w:val="00A06B57"/>
    <w:rsid w:val="00A12803"/>
    <w:rsid w:val="00A652A3"/>
    <w:rsid w:val="00A85205"/>
    <w:rsid w:val="00A866A0"/>
    <w:rsid w:val="00A87B1D"/>
    <w:rsid w:val="00A96CEA"/>
    <w:rsid w:val="00AB0C7E"/>
    <w:rsid w:val="00AB3077"/>
    <w:rsid w:val="00AB6FA2"/>
    <w:rsid w:val="00AC446B"/>
    <w:rsid w:val="00AF471F"/>
    <w:rsid w:val="00B02767"/>
    <w:rsid w:val="00B22F7E"/>
    <w:rsid w:val="00B25606"/>
    <w:rsid w:val="00B40398"/>
    <w:rsid w:val="00B50C8A"/>
    <w:rsid w:val="00B60422"/>
    <w:rsid w:val="00B72228"/>
    <w:rsid w:val="00B87612"/>
    <w:rsid w:val="00BC746B"/>
    <w:rsid w:val="00C27944"/>
    <w:rsid w:val="00C53286"/>
    <w:rsid w:val="00C608EA"/>
    <w:rsid w:val="00C956D9"/>
    <w:rsid w:val="00CA6184"/>
    <w:rsid w:val="00CC1F26"/>
    <w:rsid w:val="00CE4117"/>
    <w:rsid w:val="00CF21E8"/>
    <w:rsid w:val="00D01752"/>
    <w:rsid w:val="00D07F43"/>
    <w:rsid w:val="00D27EE8"/>
    <w:rsid w:val="00D63F88"/>
    <w:rsid w:val="00D665BF"/>
    <w:rsid w:val="00D75AD9"/>
    <w:rsid w:val="00D93751"/>
    <w:rsid w:val="00D96B82"/>
    <w:rsid w:val="00DC0EFD"/>
    <w:rsid w:val="00DC0F73"/>
    <w:rsid w:val="00DC6D69"/>
    <w:rsid w:val="00E26B76"/>
    <w:rsid w:val="00E812F6"/>
    <w:rsid w:val="00E822EA"/>
    <w:rsid w:val="00EA6922"/>
    <w:rsid w:val="00EE69EA"/>
    <w:rsid w:val="00EF0DED"/>
    <w:rsid w:val="00F02BF4"/>
    <w:rsid w:val="00F44149"/>
    <w:rsid w:val="00F67780"/>
    <w:rsid w:val="00F8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219DD6"/>
  <w15:docId w15:val="{D76BFBEF-9A0E-4D95-B759-72D459C2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Desktop\&#1044;&#1054;&#1042;&#1045;&#1056;&#1045;&#1053;&#1053;&#1054;&#1057;&#1058;&#1048;%202022%20&#1064;&#1040;&#1041;&#1051;&#1054;&#1053;&#1067;\&#1044;&#1054;&#1042;&#1045;&#1056;&#1045;&#1053;&#1053;&#1054;&#1057;&#1058;&#1068;%20&#1060;&#1054;&#1056;&#1052;&#1040;%202%20&#1053;&#1040;%20&#1055;&#1056;&#1054;&#1044;&#1040;&#1046;&#1059;%20&#1051;&#1070;&#1041;&#1054;&#1043;&#1054;%20&#1054;&#1041;&#1066;&#1045;&#1050;&#1058;&#1040;%20&#1053;&#1045;&#1044;&#1042;&#1048;&#1046;&#1048;&#1052;&#1054;&#1057;&#1058;&#1048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9DA62650AA444B89AC0ED26BF08EB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CCED85-1C78-4EF1-9A0C-62DF283B2842}"/>
      </w:docPartPr>
      <w:docPartBody>
        <w:p w:rsidR="00EB22CB" w:rsidRDefault="002E307B" w:rsidP="002E307B">
          <w:pPr>
            <w:pStyle w:val="C9DA62650AA444B89AC0ED26BF08EB38"/>
          </w:pPr>
          <w:r w:rsidRPr="006C0321">
            <w:rPr>
              <w:rStyle w:val="a3"/>
            </w:rPr>
            <w:t>Выберите элемент.</w:t>
          </w:r>
        </w:p>
      </w:docPartBody>
    </w:docPart>
    <w:docPart>
      <w:docPartPr>
        <w:name w:val="F7F79D83378A411EBC40728A53A9699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4001F8C-AD4C-4016-AE59-C0176274704D}"/>
      </w:docPartPr>
      <w:docPartBody>
        <w:p w:rsidR="00EB22CB" w:rsidRDefault="002E307B" w:rsidP="002E307B">
          <w:pPr>
            <w:pStyle w:val="F7F79D83378A411EBC40728A53A96991"/>
          </w:pPr>
          <w:r w:rsidRPr="006C032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D0B"/>
    <w:rsid w:val="0009023F"/>
    <w:rsid w:val="002E307B"/>
    <w:rsid w:val="003D4164"/>
    <w:rsid w:val="0046067E"/>
    <w:rsid w:val="0053065A"/>
    <w:rsid w:val="006466F0"/>
    <w:rsid w:val="00727D0B"/>
    <w:rsid w:val="00A12803"/>
    <w:rsid w:val="00AE0DAF"/>
    <w:rsid w:val="00EB2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307B"/>
    <w:rPr>
      <w:color w:val="808080"/>
    </w:rPr>
  </w:style>
  <w:style w:type="paragraph" w:customStyle="1" w:styleId="C9DA62650AA444B89AC0ED26BF08EB38">
    <w:name w:val="C9DA62650AA444B89AC0ED26BF08EB38"/>
    <w:rsid w:val="002E307B"/>
    <w:rPr>
      <w:kern w:val="2"/>
      <w14:ligatures w14:val="standardContextual"/>
    </w:rPr>
  </w:style>
  <w:style w:type="paragraph" w:customStyle="1" w:styleId="F7F79D83378A411EBC40728A53A96991">
    <w:name w:val="F7F79D83378A411EBC40728A53A96991"/>
    <w:rsid w:val="002E307B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77699-4DBF-49DD-AAF0-A6DB4455B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ДОВЕРЕННОСТЬ ФОРМА 2 НА ПРОДАЖУ ЛЮБОГО ОБЪЕКТА НЕДВИЖИМОСТИ</Template>
  <TotalTime>3</TotalTime>
  <Pages>2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7</cp:revision>
  <cp:lastPrinted>2020-11-23T07:23:00Z</cp:lastPrinted>
  <dcterms:created xsi:type="dcterms:W3CDTF">2021-12-20T09:45:00Z</dcterms:created>
  <dcterms:modified xsi:type="dcterms:W3CDTF">2024-08-09T07:21:00Z</dcterms:modified>
</cp:coreProperties>
</file>